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9C0" w:rsidRDefault="002119C0" w:rsidP="002119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CHAMBERLEYN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2119C0" w:rsidRDefault="002119C0" w:rsidP="002119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19C0" w:rsidRDefault="002119C0" w:rsidP="002119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19C0" w:rsidRDefault="002119C0" w:rsidP="002119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Feb.1440</w:t>
      </w:r>
      <w:r>
        <w:rPr>
          <w:rFonts w:ascii="Times New Roman" w:hAnsi="Times New Roman" w:cs="Times New Roman"/>
          <w:sz w:val="24"/>
          <w:szCs w:val="24"/>
        </w:rPr>
        <w:tab/>
        <w:t>He was a tenant of the manor of Magdalen Lever, Essex.</w:t>
      </w:r>
    </w:p>
    <w:p w:rsidR="002119C0" w:rsidRDefault="002119C0" w:rsidP="002119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139E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25-365)</w:t>
      </w:r>
    </w:p>
    <w:p w:rsidR="002119C0" w:rsidRDefault="002119C0" w:rsidP="002119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19C0" w:rsidRDefault="002119C0" w:rsidP="002119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119C0" w:rsidRDefault="002119C0" w:rsidP="002119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  <w:bookmarkStart w:id="0" w:name="_GoBack"/>
      <w:bookmarkEnd w:id="0"/>
    </w:p>
    <w:sectPr w:rsidR="00DD5B8A" w:rsidRPr="002119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9C0" w:rsidRDefault="002119C0" w:rsidP="00564E3C">
      <w:pPr>
        <w:spacing w:after="0" w:line="240" w:lineRule="auto"/>
      </w:pPr>
      <w:r>
        <w:separator/>
      </w:r>
    </w:p>
  </w:endnote>
  <w:endnote w:type="continuationSeparator" w:id="0">
    <w:p w:rsidR="002119C0" w:rsidRDefault="002119C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119C0">
      <w:rPr>
        <w:rFonts w:ascii="Times New Roman" w:hAnsi="Times New Roman" w:cs="Times New Roman"/>
        <w:noProof/>
        <w:sz w:val="24"/>
        <w:szCs w:val="24"/>
      </w:rPr>
      <w:t>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9C0" w:rsidRDefault="002119C0" w:rsidP="00564E3C">
      <w:pPr>
        <w:spacing w:after="0" w:line="240" w:lineRule="auto"/>
      </w:pPr>
      <w:r>
        <w:separator/>
      </w:r>
    </w:p>
  </w:footnote>
  <w:footnote w:type="continuationSeparator" w:id="0">
    <w:p w:rsidR="002119C0" w:rsidRDefault="002119C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9C0"/>
    <w:rsid w:val="002119C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C6B07"/>
  <w15:chartTrackingRefBased/>
  <w15:docId w15:val="{237B3391-D336-481D-BBEA-0E3AEAE83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119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2015-12-04T21:55:00Z</dcterms:created>
  <dcterms:modified xsi:type="dcterms:W3CDTF">2015-12-04T21:56:00Z</dcterms:modified>
</cp:coreProperties>
</file>